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Warwick and Leamington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Warwick and Leamington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Warwick and Leamington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Warwick and Leamington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Warwick and Leamington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Warwick and Leamington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62.5% </w:t>
      </w:r>
      <w:r w:rsidRPr="004747BF">
        <w:rPr>
          <w:rFonts w:ascii="Libre Franklin Light" w:eastAsia="Times New Roman" w:hAnsi="Libre Franklin Light" w:cs="Calibri Light"/>
        </w:rPr>
        <w:t xml:space="preserve">of those respondents classified as PGSI 8+ in Warwick and Leamington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Warwick and Leamington is estimated to be </w:t>
      </w:r>
      <w:r w:rsidRPr="00773DF7">
        <w:rPr>
          <w:rFonts w:ascii="Libre Franklin Light" w:eastAsia="Times New Roman" w:hAnsi="Libre Franklin Light" w:cs="Calibri Light"/>
          <w:b/>
          <w:bCs/>
          <w:color w:val="C45911" w:themeColor="accent2" w:themeShade="BF"/>
        </w:rPr>
        <w:t xml:space="preserve">£2,106,580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Warwick and Leamington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Warwick and Leamington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Warwick and Leamington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Warwick and Leamington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arwick and Leaming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Warwick and Leamington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arwick and Leaming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Warwick and Leamington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12.5%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Warwick and Leamington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62.5%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arwick and Leaming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Warwick and Leamington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Warwick and Leamington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Warwick and Leamington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Warwick and Leamington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Warwick and Leamington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Warwick and Leamington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£2,106,580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Warwick and Leamington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£34,313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£709,606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£50,834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£14,297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£26,211</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£1,271,319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£2,106,580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Warwick and Leamington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Warwick and Leamington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Warwick and Leamington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Warwick and Leamington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Warwick and Leamington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Warwick and Leamington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Warwick and Leamington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Warwick and Leamington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Warwick and Leamington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Warwick and Leamington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Warwick and Leamington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Warwick and Leamington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01E51EC6-A6E7-4AA4-97A8-857553B7448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